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DF" w:rsidRPr="00FD1F05" w:rsidRDefault="00B455DF" w:rsidP="00FD1F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Приложение № 2</w:t>
      </w:r>
    </w:p>
    <w:p w:rsidR="00B455DF" w:rsidRPr="00FD1F05" w:rsidRDefault="00B455D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B455DF" w:rsidRPr="00FD1F05" w:rsidRDefault="00B455D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AC4E3E">
        <w:rPr>
          <w:rFonts w:ascii="Times New Roman" w:hAnsi="Times New Roman" w:cs="Times New Roman"/>
          <w:sz w:val="24"/>
          <w:szCs w:val="24"/>
        </w:rPr>
        <w:t>Малолученского сельского поселения</w:t>
      </w:r>
    </w:p>
    <w:p w:rsidR="00B455DF" w:rsidRPr="00FD1F05" w:rsidRDefault="00B455D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B455DF" w:rsidRPr="00B80BE8" w:rsidRDefault="00B455D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B455DF" w:rsidRPr="00C70F99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5F5">
        <w:rPr>
          <w:rFonts w:ascii="Times New Roman" w:hAnsi="Times New Roman" w:cs="Times New Roman"/>
          <w:sz w:val="28"/>
          <w:szCs w:val="28"/>
        </w:rPr>
        <w:t>Справка</w:t>
      </w:r>
      <w:r>
        <w:rPr>
          <w:rFonts w:ascii="Times New Roman" w:hAnsi="Times New Roman" w:cs="Times New Roman"/>
          <w:sz w:val="28"/>
          <w:szCs w:val="28"/>
        </w:rPr>
        <w:t xml:space="preserve"> – расчет </w:t>
      </w:r>
    </w:p>
    <w:p w:rsidR="00B455DF" w:rsidRDefault="00B455DF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командировочных расходов</w:t>
      </w: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tbl>
      <w:tblPr>
        <w:tblW w:w="93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1138"/>
        <w:gridCol w:w="1272"/>
        <w:gridCol w:w="1417"/>
        <w:gridCol w:w="1418"/>
        <w:gridCol w:w="1700"/>
        <w:gridCol w:w="1414"/>
      </w:tblGrid>
      <w:tr w:rsidR="00B455DF" w:rsidRPr="007E686C">
        <w:tc>
          <w:tcPr>
            <w:tcW w:w="959" w:type="dxa"/>
            <w:vMerge w:val="restart"/>
          </w:tcPr>
          <w:p w:rsidR="00B455DF" w:rsidRPr="007E686C" w:rsidRDefault="00B455DF" w:rsidP="007E686C">
            <w:pPr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55DF" w:rsidRPr="007E686C" w:rsidRDefault="00B455DF" w:rsidP="007E686C">
            <w:pPr>
              <w:spacing w:after="0" w:line="240" w:lineRule="auto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38" w:type="dxa"/>
            <w:vMerge w:val="restart"/>
          </w:tcPr>
          <w:p w:rsidR="00B455DF" w:rsidRPr="007E686C" w:rsidRDefault="00B455DF" w:rsidP="007E68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</w:p>
        </w:tc>
        <w:tc>
          <w:tcPr>
            <w:tcW w:w="1272" w:type="dxa"/>
            <w:vMerge w:val="restart"/>
          </w:tcPr>
          <w:p w:rsidR="00B455DF" w:rsidRPr="007E686C" w:rsidRDefault="00B455DF" w:rsidP="007E686C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(дн.)</w:t>
            </w:r>
          </w:p>
        </w:tc>
        <w:tc>
          <w:tcPr>
            <w:tcW w:w="5949" w:type="dxa"/>
            <w:gridSpan w:val="4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455DF" w:rsidRPr="007E686C">
        <w:tc>
          <w:tcPr>
            <w:tcW w:w="959" w:type="dxa"/>
            <w:vMerge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455DF" w:rsidRPr="007E686C" w:rsidRDefault="00B455DF" w:rsidP="007E686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Суточные</w:t>
            </w: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212)</w:t>
            </w:r>
          </w:p>
        </w:tc>
        <w:tc>
          <w:tcPr>
            <w:tcW w:w="141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Проезд</w:t>
            </w: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222)</w:t>
            </w:r>
          </w:p>
        </w:tc>
        <w:tc>
          <w:tcPr>
            <w:tcW w:w="1700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Прожива-ние </w:t>
            </w:r>
          </w:p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(КОСГУ 226)</w:t>
            </w:r>
          </w:p>
        </w:tc>
        <w:tc>
          <w:tcPr>
            <w:tcW w:w="1414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B455DF" w:rsidRPr="007E686C">
        <w:tc>
          <w:tcPr>
            <w:tcW w:w="959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DF" w:rsidRPr="007E686C">
        <w:tc>
          <w:tcPr>
            <w:tcW w:w="959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5DF" w:rsidRPr="007E686C">
        <w:tc>
          <w:tcPr>
            <w:tcW w:w="959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8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:rsidR="00B455DF" w:rsidRPr="007E686C" w:rsidRDefault="00B455DF" w:rsidP="007E6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5DF" w:rsidRDefault="00B455DF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455DF" w:rsidSect="0052019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5F5"/>
    <w:rsid w:val="00003F54"/>
    <w:rsid w:val="00040A3D"/>
    <w:rsid w:val="0004544D"/>
    <w:rsid w:val="00045FB2"/>
    <w:rsid w:val="0005476E"/>
    <w:rsid w:val="000615BE"/>
    <w:rsid w:val="00063925"/>
    <w:rsid w:val="000654AE"/>
    <w:rsid w:val="0006589C"/>
    <w:rsid w:val="00065D9E"/>
    <w:rsid w:val="000662EB"/>
    <w:rsid w:val="000672C4"/>
    <w:rsid w:val="00076D30"/>
    <w:rsid w:val="00080031"/>
    <w:rsid w:val="00080A63"/>
    <w:rsid w:val="00087AC7"/>
    <w:rsid w:val="00087D98"/>
    <w:rsid w:val="00091D70"/>
    <w:rsid w:val="000A4769"/>
    <w:rsid w:val="000B3C44"/>
    <w:rsid w:val="000C073C"/>
    <w:rsid w:val="000C2B4F"/>
    <w:rsid w:val="000C3092"/>
    <w:rsid w:val="000D62F5"/>
    <w:rsid w:val="000E2D00"/>
    <w:rsid w:val="000E6639"/>
    <w:rsid w:val="000F5664"/>
    <w:rsid w:val="00105909"/>
    <w:rsid w:val="00105924"/>
    <w:rsid w:val="00105F0F"/>
    <w:rsid w:val="00132289"/>
    <w:rsid w:val="00132A8C"/>
    <w:rsid w:val="00133185"/>
    <w:rsid w:val="00141EDF"/>
    <w:rsid w:val="00146624"/>
    <w:rsid w:val="00154DCF"/>
    <w:rsid w:val="00156D6E"/>
    <w:rsid w:val="00171A49"/>
    <w:rsid w:val="0018205E"/>
    <w:rsid w:val="00184671"/>
    <w:rsid w:val="001926D6"/>
    <w:rsid w:val="001944F6"/>
    <w:rsid w:val="001A31F4"/>
    <w:rsid w:val="001A4869"/>
    <w:rsid w:val="001B1C31"/>
    <w:rsid w:val="001B5C0D"/>
    <w:rsid w:val="001B7A58"/>
    <w:rsid w:val="001D01EC"/>
    <w:rsid w:val="001D418D"/>
    <w:rsid w:val="001D78C2"/>
    <w:rsid w:val="001F588E"/>
    <w:rsid w:val="0020137F"/>
    <w:rsid w:val="002030F6"/>
    <w:rsid w:val="002135EB"/>
    <w:rsid w:val="00215CE8"/>
    <w:rsid w:val="00224479"/>
    <w:rsid w:val="00244961"/>
    <w:rsid w:val="002532C0"/>
    <w:rsid w:val="002607FC"/>
    <w:rsid w:val="0026208A"/>
    <w:rsid w:val="0026309C"/>
    <w:rsid w:val="00272C86"/>
    <w:rsid w:val="00275306"/>
    <w:rsid w:val="00275D67"/>
    <w:rsid w:val="00282A75"/>
    <w:rsid w:val="00293745"/>
    <w:rsid w:val="00295F60"/>
    <w:rsid w:val="002B2085"/>
    <w:rsid w:val="002D4475"/>
    <w:rsid w:val="002E1568"/>
    <w:rsid w:val="002E1A03"/>
    <w:rsid w:val="002E1F3D"/>
    <w:rsid w:val="002E4672"/>
    <w:rsid w:val="002F4D7B"/>
    <w:rsid w:val="00300F87"/>
    <w:rsid w:val="00303A86"/>
    <w:rsid w:val="00307B46"/>
    <w:rsid w:val="00321221"/>
    <w:rsid w:val="00332FFB"/>
    <w:rsid w:val="00334F84"/>
    <w:rsid w:val="00347058"/>
    <w:rsid w:val="0034713D"/>
    <w:rsid w:val="00347520"/>
    <w:rsid w:val="00353AE3"/>
    <w:rsid w:val="003567CE"/>
    <w:rsid w:val="00364772"/>
    <w:rsid w:val="00364D26"/>
    <w:rsid w:val="0038146E"/>
    <w:rsid w:val="003824A0"/>
    <w:rsid w:val="00383458"/>
    <w:rsid w:val="00395435"/>
    <w:rsid w:val="003958EA"/>
    <w:rsid w:val="003C4888"/>
    <w:rsid w:val="003C7F6F"/>
    <w:rsid w:val="003D2E24"/>
    <w:rsid w:val="003E0CAF"/>
    <w:rsid w:val="003E25C7"/>
    <w:rsid w:val="003E2991"/>
    <w:rsid w:val="003E2B6C"/>
    <w:rsid w:val="003F0735"/>
    <w:rsid w:val="00416511"/>
    <w:rsid w:val="00420A37"/>
    <w:rsid w:val="00420F11"/>
    <w:rsid w:val="0042341F"/>
    <w:rsid w:val="0042538A"/>
    <w:rsid w:val="00425B6C"/>
    <w:rsid w:val="0043026D"/>
    <w:rsid w:val="00433EAB"/>
    <w:rsid w:val="00434E5F"/>
    <w:rsid w:val="00444242"/>
    <w:rsid w:val="00446ED8"/>
    <w:rsid w:val="004634D9"/>
    <w:rsid w:val="004706BA"/>
    <w:rsid w:val="0047124A"/>
    <w:rsid w:val="004731CA"/>
    <w:rsid w:val="00483AD1"/>
    <w:rsid w:val="00484FA6"/>
    <w:rsid w:val="00492ACA"/>
    <w:rsid w:val="004A3408"/>
    <w:rsid w:val="004A7E79"/>
    <w:rsid w:val="004F5A14"/>
    <w:rsid w:val="00507C36"/>
    <w:rsid w:val="0052019B"/>
    <w:rsid w:val="00522716"/>
    <w:rsid w:val="005257F4"/>
    <w:rsid w:val="00526A53"/>
    <w:rsid w:val="00531078"/>
    <w:rsid w:val="00532F5D"/>
    <w:rsid w:val="00534CDD"/>
    <w:rsid w:val="0054085A"/>
    <w:rsid w:val="005408FB"/>
    <w:rsid w:val="00543470"/>
    <w:rsid w:val="00543BB7"/>
    <w:rsid w:val="00544190"/>
    <w:rsid w:val="00555217"/>
    <w:rsid w:val="005619AD"/>
    <w:rsid w:val="0056645B"/>
    <w:rsid w:val="005755D5"/>
    <w:rsid w:val="00576B70"/>
    <w:rsid w:val="005830A2"/>
    <w:rsid w:val="00586916"/>
    <w:rsid w:val="00586B32"/>
    <w:rsid w:val="00594A3B"/>
    <w:rsid w:val="00595F21"/>
    <w:rsid w:val="00596F55"/>
    <w:rsid w:val="005A100A"/>
    <w:rsid w:val="005A2F2D"/>
    <w:rsid w:val="005B069E"/>
    <w:rsid w:val="005B1E1F"/>
    <w:rsid w:val="005C0561"/>
    <w:rsid w:val="005C4587"/>
    <w:rsid w:val="005E4517"/>
    <w:rsid w:val="005E45CD"/>
    <w:rsid w:val="005E7D18"/>
    <w:rsid w:val="005F6F00"/>
    <w:rsid w:val="00607433"/>
    <w:rsid w:val="00610D72"/>
    <w:rsid w:val="006144B5"/>
    <w:rsid w:val="00614838"/>
    <w:rsid w:val="00617284"/>
    <w:rsid w:val="006225F3"/>
    <w:rsid w:val="0062740B"/>
    <w:rsid w:val="00631285"/>
    <w:rsid w:val="0063314B"/>
    <w:rsid w:val="00634063"/>
    <w:rsid w:val="00654DBB"/>
    <w:rsid w:val="00676358"/>
    <w:rsid w:val="00680C03"/>
    <w:rsid w:val="006831B3"/>
    <w:rsid w:val="00693A36"/>
    <w:rsid w:val="0069567B"/>
    <w:rsid w:val="00695DA7"/>
    <w:rsid w:val="006967BC"/>
    <w:rsid w:val="006A755F"/>
    <w:rsid w:val="006B0F0C"/>
    <w:rsid w:val="006B550B"/>
    <w:rsid w:val="006C6823"/>
    <w:rsid w:val="006D5A19"/>
    <w:rsid w:val="006E2B19"/>
    <w:rsid w:val="006E6018"/>
    <w:rsid w:val="006E671C"/>
    <w:rsid w:val="006E7742"/>
    <w:rsid w:val="006F2E3D"/>
    <w:rsid w:val="006F7C63"/>
    <w:rsid w:val="00703B9E"/>
    <w:rsid w:val="0070404E"/>
    <w:rsid w:val="007111A9"/>
    <w:rsid w:val="0071280B"/>
    <w:rsid w:val="00713B6D"/>
    <w:rsid w:val="007142AA"/>
    <w:rsid w:val="007152CB"/>
    <w:rsid w:val="00715CF1"/>
    <w:rsid w:val="00715E5A"/>
    <w:rsid w:val="00725CAD"/>
    <w:rsid w:val="00725CCA"/>
    <w:rsid w:val="00726868"/>
    <w:rsid w:val="00737CAA"/>
    <w:rsid w:val="0074070F"/>
    <w:rsid w:val="00740E6F"/>
    <w:rsid w:val="00741197"/>
    <w:rsid w:val="00742B11"/>
    <w:rsid w:val="007542F4"/>
    <w:rsid w:val="0075578F"/>
    <w:rsid w:val="00763409"/>
    <w:rsid w:val="007728DE"/>
    <w:rsid w:val="007779CA"/>
    <w:rsid w:val="00791E0F"/>
    <w:rsid w:val="007A034C"/>
    <w:rsid w:val="007A43AB"/>
    <w:rsid w:val="007A4F18"/>
    <w:rsid w:val="007A65DC"/>
    <w:rsid w:val="007B5C16"/>
    <w:rsid w:val="007B716E"/>
    <w:rsid w:val="007C1423"/>
    <w:rsid w:val="007C27A5"/>
    <w:rsid w:val="007D132E"/>
    <w:rsid w:val="007D2C8C"/>
    <w:rsid w:val="007E13C6"/>
    <w:rsid w:val="007E686C"/>
    <w:rsid w:val="007E7403"/>
    <w:rsid w:val="007F540A"/>
    <w:rsid w:val="007F5ABE"/>
    <w:rsid w:val="007F61F7"/>
    <w:rsid w:val="007F632F"/>
    <w:rsid w:val="00802BD8"/>
    <w:rsid w:val="008102F2"/>
    <w:rsid w:val="0081518F"/>
    <w:rsid w:val="00840585"/>
    <w:rsid w:val="00842434"/>
    <w:rsid w:val="0087680E"/>
    <w:rsid w:val="00893510"/>
    <w:rsid w:val="008A2867"/>
    <w:rsid w:val="008A4A33"/>
    <w:rsid w:val="008A6BA7"/>
    <w:rsid w:val="008B65E7"/>
    <w:rsid w:val="008C3602"/>
    <w:rsid w:val="008C7CAB"/>
    <w:rsid w:val="008D30F0"/>
    <w:rsid w:val="008E70C1"/>
    <w:rsid w:val="008F097A"/>
    <w:rsid w:val="008F3F52"/>
    <w:rsid w:val="008F45D2"/>
    <w:rsid w:val="008F49FB"/>
    <w:rsid w:val="008F5745"/>
    <w:rsid w:val="009013FD"/>
    <w:rsid w:val="00903B4E"/>
    <w:rsid w:val="0090630C"/>
    <w:rsid w:val="009069A4"/>
    <w:rsid w:val="009142A3"/>
    <w:rsid w:val="00920606"/>
    <w:rsid w:val="00920950"/>
    <w:rsid w:val="009248F8"/>
    <w:rsid w:val="00926245"/>
    <w:rsid w:val="00932482"/>
    <w:rsid w:val="00935F20"/>
    <w:rsid w:val="00937B96"/>
    <w:rsid w:val="009559DD"/>
    <w:rsid w:val="00956164"/>
    <w:rsid w:val="00970F18"/>
    <w:rsid w:val="00980737"/>
    <w:rsid w:val="009818D6"/>
    <w:rsid w:val="0098413F"/>
    <w:rsid w:val="00985768"/>
    <w:rsid w:val="00985D97"/>
    <w:rsid w:val="009A0C2D"/>
    <w:rsid w:val="009A15B3"/>
    <w:rsid w:val="009A3EDE"/>
    <w:rsid w:val="009A5E4D"/>
    <w:rsid w:val="009C64BB"/>
    <w:rsid w:val="009D0752"/>
    <w:rsid w:val="009D3489"/>
    <w:rsid w:val="009D783E"/>
    <w:rsid w:val="009E2783"/>
    <w:rsid w:val="009E746F"/>
    <w:rsid w:val="009E76D1"/>
    <w:rsid w:val="009F194A"/>
    <w:rsid w:val="009F225B"/>
    <w:rsid w:val="009F2570"/>
    <w:rsid w:val="009F6355"/>
    <w:rsid w:val="009F6BA7"/>
    <w:rsid w:val="00A024AC"/>
    <w:rsid w:val="00A028B2"/>
    <w:rsid w:val="00A04AFE"/>
    <w:rsid w:val="00A05E9D"/>
    <w:rsid w:val="00A13AFB"/>
    <w:rsid w:val="00A161F3"/>
    <w:rsid w:val="00A20FDC"/>
    <w:rsid w:val="00A27118"/>
    <w:rsid w:val="00A34611"/>
    <w:rsid w:val="00A36624"/>
    <w:rsid w:val="00A40E68"/>
    <w:rsid w:val="00A42C1D"/>
    <w:rsid w:val="00A44F95"/>
    <w:rsid w:val="00A46BDF"/>
    <w:rsid w:val="00A4759E"/>
    <w:rsid w:val="00A53F29"/>
    <w:rsid w:val="00A63AE8"/>
    <w:rsid w:val="00A82773"/>
    <w:rsid w:val="00A86C6D"/>
    <w:rsid w:val="00A938D8"/>
    <w:rsid w:val="00AA0A73"/>
    <w:rsid w:val="00AA589F"/>
    <w:rsid w:val="00AB1A3F"/>
    <w:rsid w:val="00AC4E3E"/>
    <w:rsid w:val="00AC6B91"/>
    <w:rsid w:val="00AD4732"/>
    <w:rsid w:val="00AF071D"/>
    <w:rsid w:val="00AF1CA2"/>
    <w:rsid w:val="00AF32DC"/>
    <w:rsid w:val="00AF7E9C"/>
    <w:rsid w:val="00B02EDF"/>
    <w:rsid w:val="00B0512B"/>
    <w:rsid w:val="00B079F7"/>
    <w:rsid w:val="00B17B41"/>
    <w:rsid w:val="00B31D05"/>
    <w:rsid w:val="00B354FF"/>
    <w:rsid w:val="00B44CFB"/>
    <w:rsid w:val="00B455DF"/>
    <w:rsid w:val="00B45C25"/>
    <w:rsid w:val="00B62497"/>
    <w:rsid w:val="00B62EFE"/>
    <w:rsid w:val="00B66259"/>
    <w:rsid w:val="00B737E2"/>
    <w:rsid w:val="00B80BE8"/>
    <w:rsid w:val="00B82D27"/>
    <w:rsid w:val="00B943A7"/>
    <w:rsid w:val="00B9781A"/>
    <w:rsid w:val="00BB1B75"/>
    <w:rsid w:val="00BB499A"/>
    <w:rsid w:val="00BB5ACE"/>
    <w:rsid w:val="00BB67EF"/>
    <w:rsid w:val="00BB7911"/>
    <w:rsid w:val="00BC06D7"/>
    <w:rsid w:val="00BD11B4"/>
    <w:rsid w:val="00BD5B2F"/>
    <w:rsid w:val="00BE5114"/>
    <w:rsid w:val="00BF2F4E"/>
    <w:rsid w:val="00C003FE"/>
    <w:rsid w:val="00C03AEA"/>
    <w:rsid w:val="00C05F57"/>
    <w:rsid w:val="00C13312"/>
    <w:rsid w:val="00C13F69"/>
    <w:rsid w:val="00C16321"/>
    <w:rsid w:val="00C17EB5"/>
    <w:rsid w:val="00C3396E"/>
    <w:rsid w:val="00C371C3"/>
    <w:rsid w:val="00C60C37"/>
    <w:rsid w:val="00C65D9A"/>
    <w:rsid w:val="00C70F99"/>
    <w:rsid w:val="00C71A08"/>
    <w:rsid w:val="00C72D67"/>
    <w:rsid w:val="00C74075"/>
    <w:rsid w:val="00C750B0"/>
    <w:rsid w:val="00C81204"/>
    <w:rsid w:val="00C937E8"/>
    <w:rsid w:val="00CB0D1E"/>
    <w:rsid w:val="00CB16D4"/>
    <w:rsid w:val="00CB1AE8"/>
    <w:rsid w:val="00CC48DB"/>
    <w:rsid w:val="00CD28C3"/>
    <w:rsid w:val="00CF429C"/>
    <w:rsid w:val="00CF492B"/>
    <w:rsid w:val="00CF4B1E"/>
    <w:rsid w:val="00CF69FF"/>
    <w:rsid w:val="00CF6C70"/>
    <w:rsid w:val="00D03A41"/>
    <w:rsid w:val="00D12492"/>
    <w:rsid w:val="00D12810"/>
    <w:rsid w:val="00D17418"/>
    <w:rsid w:val="00D20632"/>
    <w:rsid w:val="00D262E7"/>
    <w:rsid w:val="00D36C21"/>
    <w:rsid w:val="00D4040D"/>
    <w:rsid w:val="00D406F0"/>
    <w:rsid w:val="00D45BD4"/>
    <w:rsid w:val="00D54D64"/>
    <w:rsid w:val="00D616AA"/>
    <w:rsid w:val="00D628A2"/>
    <w:rsid w:val="00D640FE"/>
    <w:rsid w:val="00D758E4"/>
    <w:rsid w:val="00D80D8D"/>
    <w:rsid w:val="00D87F83"/>
    <w:rsid w:val="00DA184A"/>
    <w:rsid w:val="00DA4774"/>
    <w:rsid w:val="00DB14CB"/>
    <w:rsid w:val="00DB25C6"/>
    <w:rsid w:val="00DB4B60"/>
    <w:rsid w:val="00DB53A1"/>
    <w:rsid w:val="00DC04CA"/>
    <w:rsid w:val="00DD6EE4"/>
    <w:rsid w:val="00DE313B"/>
    <w:rsid w:val="00DE43DE"/>
    <w:rsid w:val="00DF2FFE"/>
    <w:rsid w:val="00E0028C"/>
    <w:rsid w:val="00E06E2F"/>
    <w:rsid w:val="00E12314"/>
    <w:rsid w:val="00E17E02"/>
    <w:rsid w:val="00E26C33"/>
    <w:rsid w:val="00E335D8"/>
    <w:rsid w:val="00E529EB"/>
    <w:rsid w:val="00E54A66"/>
    <w:rsid w:val="00E561E0"/>
    <w:rsid w:val="00E604EB"/>
    <w:rsid w:val="00E70D22"/>
    <w:rsid w:val="00E74120"/>
    <w:rsid w:val="00E842B1"/>
    <w:rsid w:val="00E85015"/>
    <w:rsid w:val="00E85BA9"/>
    <w:rsid w:val="00E86B18"/>
    <w:rsid w:val="00EA4434"/>
    <w:rsid w:val="00EA4D56"/>
    <w:rsid w:val="00EB01B2"/>
    <w:rsid w:val="00EB4D7E"/>
    <w:rsid w:val="00EB5863"/>
    <w:rsid w:val="00EC1CA4"/>
    <w:rsid w:val="00EC2A30"/>
    <w:rsid w:val="00EC7DBD"/>
    <w:rsid w:val="00ED477B"/>
    <w:rsid w:val="00ED5143"/>
    <w:rsid w:val="00ED652A"/>
    <w:rsid w:val="00EE32D0"/>
    <w:rsid w:val="00EE4A7A"/>
    <w:rsid w:val="00EE672B"/>
    <w:rsid w:val="00F0213F"/>
    <w:rsid w:val="00F04F66"/>
    <w:rsid w:val="00F122A7"/>
    <w:rsid w:val="00F158BC"/>
    <w:rsid w:val="00F2054A"/>
    <w:rsid w:val="00F20EFD"/>
    <w:rsid w:val="00F404DA"/>
    <w:rsid w:val="00F445F5"/>
    <w:rsid w:val="00F50A5E"/>
    <w:rsid w:val="00F519AF"/>
    <w:rsid w:val="00F5239B"/>
    <w:rsid w:val="00F6101B"/>
    <w:rsid w:val="00F706AB"/>
    <w:rsid w:val="00F71007"/>
    <w:rsid w:val="00F82918"/>
    <w:rsid w:val="00F873B7"/>
    <w:rsid w:val="00F87F53"/>
    <w:rsid w:val="00F92D2C"/>
    <w:rsid w:val="00F93034"/>
    <w:rsid w:val="00F96510"/>
    <w:rsid w:val="00F96960"/>
    <w:rsid w:val="00FA7CD9"/>
    <w:rsid w:val="00FB333D"/>
    <w:rsid w:val="00FB3576"/>
    <w:rsid w:val="00FB5182"/>
    <w:rsid w:val="00FC01AB"/>
    <w:rsid w:val="00FC5F7D"/>
    <w:rsid w:val="00FD1EFC"/>
    <w:rsid w:val="00FD1F05"/>
    <w:rsid w:val="00FF1945"/>
    <w:rsid w:val="00FF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6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445F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8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0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92</Words>
  <Characters>528</Characters>
  <Application>Microsoft Office Outlook</Application>
  <DocSecurity>0</DocSecurity>
  <Lines>0</Lines>
  <Paragraphs>0</Paragraphs>
  <ScaleCrop>false</ScaleCrop>
  <Company>Финансовый отдел Дубовского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Безуглая</dc:creator>
  <cp:keywords/>
  <dc:description/>
  <cp:lastModifiedBy>Пользователь</cp:lastModifiedBy>
  <cp:revision>4</cp:revision>
  <cp:lastPrinted>2014-01-14T05:58:00Z</cp:lastPrinted>
  <dcterms:created xsi:type="dcterms:W3CDTF">2014-01-15T06:36:00Z</dcterms:created>
  <dcterms:modified xsi:type="dcterms:W3CDTF">2014-04-22T11:16:00Z</dcterms:modified>
</cp:coreProperties>
</file>